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29" w:rsidRPr="004C6E73" w:rsidRDefault="00B86629" w:rsidP="00B86629">
      <w:pPr>
        <w:pStyle w:val="NoSpacing"/>
      </w:pPr>
      <w:r w:rsidRPr="004C6E73">
        <w:rPr>
          <w:u w:val="single"/>
        </w:rPr>
        <w:t>John BLOWER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B86629" w:rsidRPr="004C6E73" w:rsidRDefault="00B86629" w:rsidP="00B86629">
      <w:pPr>
        <w:pStyle w:val="NoSpacing"/>
      </w:pPr>
      <w:r w:rsidRPr="004C6E73">
        <w:t>Archer.</w:t>
      </w:r>
    </w:p>
    <w:p w:rsidR="00B86629" w:rsidRPr="004C6E73" w:rsidRDefault="00B86629" w:rsidP="00B86629">
      <w:pPr>
        <w:pStyle w:val="NoSpacing"/>
      </w:pPr>
    </w:p>
    <w:p w:rsidR="00B86629" w:rsidRPr="004C6E73" w:rsidRDefault="00B86629" w:rsidP="00B86629">
      <w:pPr>
        <w:pStyle w:val="NoSpacing"/>
      </w:pPr>
    </w:p>
    <w:p w:rsidR="00B86629" w:rsidRPr="004C6E73" w:rsidRDefault="00B86629" w:rsidP="00B86629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 under the command of Nicholas</w:t>
      </w:r>
    </w:p>
    <w:p w:rsidR="00B86629" w:rsidRPr="004C6E73" w:rsidRDefault="00B86629" w:rsidP="00B86629">
      <w:pPr>
        <w:pStyle w:val="NoSpacing"/>
        <w:jc w:val="both"/>
      </w:pPr>
      <w:r w:rsidRPr="004C6E73">
        <w:tab/>
      </w:r>
      <w:r w:rsidRPr="004C6E73">
        <w:tab/>
      </w:r>
      <w:proofErr w:type="spellStart"/>
      <w:r w:rsidRPr="004C6E73">
        <w:t>Stranchard</w:t>
      </w:r>
      <w:proofErr w:type="spellEnd"/>
      <w:r w:rsidRPr="004C6E73">
        <w:t>(q.v.).</w:t>
      </w:r>
    </w:p>
    <w:p w:rsidR="00B86629" w:rsidRPr="004C6E73" w:rsidRDefault="00B86629" w:rsidP="00B86629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B86629" w:rsidRPr="004C6E73" w:rsidRDefault="00B86629" w:rsidP="00B86629">
      <w:pPr>
        <w:pStyle w:val="NoSpacing"/>
      </w:pPr>
    </w:p>
    <w:p w:rsidR="00B86629" w:rsidRPr="004C6E73" w:rsidRDefault="00B86629" w:rsidP="00B86629">
      <w:pPr>
        <w:pStyle w:val="NoSpacing"/>
      </w:pPr>
    </w:p>
    <w:p w:rsidR="00B86629" w:rsidRPr="004C6E73" w:rsidRDefault="00B86629" w:rsidP="00B86629">
      <w:pPr>
        <w:pStyle w:val="NoSpacing"/>
      </w:pPr>
      <w:r w:rsidRPr="004C6E73">
        <w:t>18 May 2016</w:t>
      </w:r>
    </w:p>
    <w:p w:rsidR="006B2F86" w:rsidRPr="00E71FC3" w:rsidRDefault="00B866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629" w:rsidRDefault="00B86629" w:rsidP="00E71FC3">
      <w:pPr>
        <w:spacing w:after="0" w:line="240" w:lineRule="auto"/>
      </w:pPr>
      <w:r>
        <w:separator/>
      </w:r>
    </w:p>
  </w:endnote>
  <w:endnote w:type="continuationSeparator" w:id="0">
    <w:p w:rsidR="00B86629" w:rsidRDefault="00B866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629" w:rsidRDefault="00B86629" w:rsidP="00E71FC3">
      <w:pPr>
        <w:spacing w:after="0" w:line="240" w:lineRule="auto"/>
      </w:pPr>
      <w:r>
        <w:separator/>
      </w:r>
    </w:p>
  </w:footnote>
  <w:footnote w:type="continuationSeparator" w:id="0">
    <w:p w:rsidR="00B86629" w:rsidRDefault="00B866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629"/>
    <w:rsid w:val="001A7C09"/>
    <w:rsid w:val="00733BE7"/>
    <w:rsid w:val="00AB52E8"/>
    <w:rsid w:val="00B16D3F"/>
    <w:rsid w:val="00B866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BC3979-4E8A-4C2F-A2CC-55264D3C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8662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2016-06-26T19:29:00Z</dcterms:created>
  <dcterms:modified xsi:type="dcterms:W3CDTF">2016-06-26T19:29:00Z</dcterms:modified>
</cp:coreProperties>
</file>